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8F29E4" w14:textId="77777777" w:rsidR="00D43956" w:rsidRDefault="00D43956" w:rsidP="00D4395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George OKELEY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746E327" w14:textId="77777777" w:rsidR="00D43956" w:rsidRDefault="00D43956" w:rsidP="00D4395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Marden, Kent. Labourer.</w:t>
      </w:r>
    </w:p>
    <w:p w14:paraId="1585020C" w14:textId="77777777" w:rsidR="00D43956" w:rsidRDefault="00D43956" w:rsidP="00D43956">
      <w:pPr>
        <w:jc w:val="both"/>
        <w:rPr>
          <w:rFonts w:ascii="Times New Roman" w:hAnsi="Times New Roman" w:cs="Times New Roman"/>
        </w:rPr>
      </w:pPr>
    </w:p>
    <w:p w14:paraId="2AAC46A6" w14:textId="77777777" w:rsidR="00D43956" w:rsidRDefault="00D43956" w:rsidP="00D43956">
      <w:pPr>
        <w:jc w:val="both"/>
        <w:rPr>
          <w:rFonts w:ascii="Times New Roman" w:hAnsi="Times New Roman" w:cs="Times New Roman"/>
        </w:rPr>
      </w:pPr>
    </w:p>
    <w:p w14:paraId="2E1F224D" w14:textId="77777777" w:rsidR="00D43956" w:rsidRDefault="00D43956" w:rsidP="00D4395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Martham</w:t>
      </w:r>
      <w:proofErr w:type="spellEnd"/>
      <w:r>
        <w:rPr>
          <w:rFonts w:ascii="Times New Roman" w:hAnsi="Times New Roman" w:cs="Times New Roman"/>
        </w:rPr>
        <w:t>(q.v.) brought a plaint of debt against him, Thomas Dene</w:t>
      </w:r>
    </w:p>
    <w:p w14:paraId="7B73AF33" w14:textId="77777777" w:rsidR="00D43956" w:rsidRDefault="00D43956" w:rsidP="00D4395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Combewell</w:t>
      </w:r>
      <w:proofErr w:type="spellEnd"/>
      <w:r>
        <w:rPr>
          <w:rFonts w:ascii="Times New Roman" w:hAnsi="Times New Roman" w:cs="Times New Roman"/>
        </w:rPr>
        <w:t xml:space="preserve"> in Goudhurst(q.v.), Thomas </w:t>
      </w:r>
      <w:proofErr w:type="spellStart"/>
      <w:r>
        <w:rPr>
          <w:rFonts w:ascii="Times New Roman" w:hAnsi="Times New Roman" w:cs="Times New Roman"/>
        </w:rPr>
        <w:t>Darell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Lamberhurst</w:t>
      </w:r>
      <w:proofErr w:type="spellEnd"/>
      <w:r>
        <w:rPr>
          <w:rFonts w:ascii="Times New Roman" w:hAnsi="Times New Roman" w:cs="Times New Roman"/>
        </w:rPr>
        <w:t>(q.v.),</w:t>
      </w:r>
    </w:p>
    <w:p w14:paraId="20151F75" w14:textId="77777777" w:rsidR="00D43956" w:rsidRDefault="00D43956" w:rsidP="00D4395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Hopkyn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Bearsted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Rogger</w:t>
      </w:r>
      <w:proofErr w:type="spellEnd"/>
      <w:r>
        <w:rPr>
          <w:rFonts w:ascii="Times New Roman" w:hAnsi="Times New Roman" w:cs="Times New Roman"/>
        </w:rPr>
        <w:t xml:space="preserve"> of Sittingbourne(q.v.).</w:t>
      </w:r>
    </w:p>
    <w:p w14:paraId="65647C94" w14:textId="77777777" w:rsidR="00D43956" w:rsidRDefault="00D43956" w:rsidP="00D4395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B0C38FE" w14:textId="77777777" w:rsidR="00D43956" w:rsidRDefault="00D43956" w:rsidP="00D43956">
      <w:pPr>
        <w:jc w:val="both"/>
        <w:rPr>
          <w:rFonts w:ascii="Times New Roman" w:hAnsi="Times New Roman" w:cs="Times New Roman"/>
        </w:rPr>
      </w:pPr>
    </w:p>
    <w:p w14:paraId="7EF35271" w14:textId="77777777" w:rsidR="00D43956" w:rsidRDefault="00D43956" w:rsidP="00D43956">
      <w:pPr>
        <w:jc w:val="both"/>
        <w:rPr>
          <w:rFonts w:ascii="Times New Roman" w:hAnsi="Times New Roman" w:cs="Times New Roman"/>
        </w:rPr>
      </w:pPr>
    </w:p>
    <w:p w14:paraId="57AEC803" w14:textId="77777777" w:rsidR="00D43956" w:rsidRDefault="00D43956" w:rsidP="00D4395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April 2018</w:t>
      </w:r>
    </w:p>
    <w:p w14:paraId="4C76BF1E" w14:textId="77777777" w:rsidR="006B2F86" w:rsidRPr="00E71FC3" w:rsidRDefault="00D4395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0585A" w14:textId="77777777" w:rsidR="00D43956" w:rsidRDefault="00D43956" w:rsidP="00E71FC3">
      <w:r>
        <w:separator/>
      </w:r>
    </w:p>
  </w:endnote>
  <w:endnote w:type="continuationSeparator" w:id="0">
    <w:p w14:paraId="47E65DA7" w14:textId="77777777" w:rsidR="00D43956" w:rsidRDefault="00D4395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E4A3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EBC91" w14:textId="77777777" w:rsidR="00D43956" w:rsidRDefault="00D43956" w:rsidP="00E71FC3">
      <w:r>
        <w:separator/>
      </w:r>
    </w:p>
  </w:footnote>
  <w:footnote w:type="continuationSeparator" w:id="0">
    <w:p w14:paraId="388A0A12" w14:textId="77777777" w:rsidR="00D43956" w:rsidRDefault="00D4395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956"/>
    <w:rsid w:val="001A7C09"/>
    <w:rsid w:val="00577BD5"/>
    <w:rsid w:val="00656CBA"/>
    <w:rsid w:val="006A1F77"/>
    <w:rsid w:val="00733BE7"/>
    <w:rsid w:val="00AB52E8"/>
    <w:rsid w:val="00B16D3F"/>
    <w:rsid w:val="00BB41AC"/>
    <w:rsid w:val="00D4395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D423E"/>
  <w15:chartTrackingRefBased/>
  <w15:docId w15:val="{FA2AEB8D-91FC-41FA-BB0F-EEF96DC36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95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439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2018-04-15T19:07:00Z</dcterms:created>
  <dcterms:modified xsi:type="dcterms:W3CDTF">2018-04-15T19:08:00Z</dcterms:modified>
</cp:coreProperties>
</file>